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2017 – 2019 годах </w:t>
      </w:r>
      <w:r>
        <w:rPr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Cs/>
          <w:sz w:val="28"/>
          <w:szCs w:val="28"/>
        </w:rPr>
        <w:t>администрацией муниципального района Хворостянский Самарской области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(займам)»»;</w:t>
      </w:r>
    </w:p>
    <w:p>
      <w:pPr>
        <w:widowControl/>
        <w:wordWrap/>
        <w:adjustRightInd/>
        <w:snapToGrid/>
        <w:spacing w:after="0" w:line="360" w:lineRule="auto"/>
        <w:ind w:left="0" w:leftChars="0" w:right="0" w:firstLine="700" w:firstLineChars="0"/>
        <w:jc w:val="both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Calibri" w:cs="Times New Roman"/>
          <w:sz w:val="28"/>
          <w:szCs w:val="28"/>
        </w:rPr>
        <w:t>постановление администрации муниципального района Хворостянский Самарской области  от 12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апреля  2013г.  </w:t>
      </w:r>
      <w:r>
        <w:rPr>
          <w:rFonts w:ascii="Times New Roman" w:hAnsi="Times New Roman" w:cs="Times New Roman"/>
          <w:sz w:val="28"/>
          <w:szCs w:val="28"/>
        </w:rPr>
        <w:t xml:space="preserve">№ 178 «Об   </w:t>
      </w:r>
      <w:r>
        <w:rPr>
          <w:rFonts w:hint="default" w:ascii="Times New Roman" w:hAnsi="Times New Roman" w:cs="Times New Roman"/>
          <w:sz w:val="28"/>
          <w:szCs w:val="28"/>
        </w:rPr>
        <w:t xml:space="preserve">утверждении    Порядка предоставления  в 2017 – 2019 годах 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 ад</w:t>
      </w:r>
      <w:bookmarkStart w:id="0" w:name="_GoBack"/>
      <w:bookmarkEnd w:id="0"/>
      <w:r>
        <w:rPr>
          <w:rFonts w:hint="default" w:ascii="Times New Roman" w:hAnsi="Times New Roman" w:cs="Times New Roman"/>
          <w:bCs/>
          <w:sz w:val="28"/>
          <w:szCs w:val="28"/>
        </w:rPr>
        <w:t>министрацией муниципального района Хворостянский Самарской области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(займам)».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6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А.И. Власов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817"/>
    <w:rsid w:val="00002732"/>
    <w:rsid w:val="0023062B"/>
    <w:rsid w:val="00260594"/>
    <w:rsid w:val="005136A4"/>
    <w:rsid w:val="00611823"/>
    <w:rsid w:val="0066008F"/>
    <w:rsid w:val="007524CA"/>
    <w:rsid w:val="007C0B5B"/>
    <w:rsid w:val="00B04987"/>
    <w:rsid w:val="00B94510"/>
    <w:rsid w:val="00C33283"/>
    <w:rsid w:val="00E45817"/>
    <w:rsid w:val="00EB7771"/>
    <w:rsid w:val="00F70FDD"/>
    <w:rsid w:val="00FD5AE7"/>
    <w:rsid w:val="00FF3ADA"/>
    <w:rsid w:val="6FFEA48A"/>
    <w:rsid w:val="7BFB29C0"/>
    <w:rsid w:val="AFAA83D7"/>
    <w:rsid w:val="BBFF3EEE"/>
    <w:rsid w:val="DD3E61B7"/>
    <w:rsid w:val="EFBC09FB"/>
    <w:rsid w:val="F5B32749"/>
    <w:rsid w:val="FF1BF8A9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Calibr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link w:val="9"/>
    <w:uiPriority w:val="99"/>
    <w:pPr>
      <w:tabs>
        <w:tab w:val="center" w:pos="4677"/>
        <w:tab w:val="right" w:pos="9355"/>
      </w:tabs>
    </w:pPr>
  </w:style>
  <w:style w:type="character" w:styleId="5">
    <w:name w:val="page number"/>
    <w:basedOn w:val="4"/>
    <w:uiPriority w:val="99"/>
    <w:rPr/>
  </w:style>
  <w:style w:type="paragraph" w:customStyle="1" w:styleId="7">
    <w:name w:val="ConsPlusNormal"/>
    <w:uiPriority w:val="99"/>
    <w:pPr>
      <w:widowControl w:val="0"/>
      <w:autoSpaceDE w:val="0"/>
      <w:autoSpaceDN w:val="0"/>
    </w:pPr>
    <w:rPr>
      <w:rFonts w:ascii="Calibri" w:hAnsi="Calibri" w:eastAsia="SimSun" w:cs="Calibri"/>
      <w:sz w:val="22"/>
      <w:szCs w:val="22"/>
      <w:lang w:val="en-US" w:eastAsia="zh-CN" w:bidi="ar-SA"/>
    </w:rPr>
  </w:style>
  <w:style w:type="character" w:customStyle="1" w:styleId="8">
    <w:name w:val="Footer Char"/>
    <w:basedOn w:val="4"/>
    <w:link w:val="2"/>
    <w:semiHidden/>
    <w:uiPriority w:val="99"/>
    <w:rPr>
      <w:rFonts w:ascii="Calibri" w:hAnsi="Calibri" w:cs="Calibri"/>
      <w:lang w:val="en-US" w:eastAsia="en-US"/>
    </w:rPr>
  </w:style>
  <w:style w:type="character" w:customStyle="1" w:styleId="9">
    <w:name w:val="Header Char"/>
    <w:basedOn w:val="4"/>
    <w:link w:val="3"/>
    <w:semiHidden/>
    <w:uiPriority w:val="99"/>
    <w:rPr>
      <w:rFonts w:ascii="Calibri" w:hAnsi="Calibri" w:cs="Calibri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SimartSOFT</Company>
  <Pages>1</Pages>
  <Words>138</Words>
  <Characters>787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info@v-adm.ru</dc:creator>
  <cp:lastModifiedBy>gelealla</cp:lastModifiedBy>
  <dcterms:modified xsi:type="dcterms:W3CDTF">2017-11-06T13:54:46Z</dcterms:modified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